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C7ECEF" w14:textId="60349292" w:rsidR="00852497" w:rsidRPr="00F25496" w:rsidRDefault="00852497" w:rsidP="00852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38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852497">
        <w:rPr>
          <w:b/>
          <w:i/>
          <w:noProof/>
          <w:sz w:val="28"/>
        </w:rPr>
        <w:t>S5-214512</w:t>
      </w:r>
    </w:p>
    <w:p w14:paraId="36D96398" w14:textId="77777777" w:rsidR="00852497" w:rsidRPr="00DA53A0" w:rsidRDefault="00852497" w:rsidP="00852497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23 - 31</w:t>
      </w:r>
      <w:r w:rsidRPr="00F25496">
        <w:rPr>
          <w:sz w:val="24"/>
        </w:rPr>
        <w:t xml:space="preserve"> August 2021</w:t>
      </w:r>
    </w:p>
    <w:p w14:paraId="5F0462D5" w14:textId="77777777" w:rsidR="00852497" w:rsidRDefault="00852497" w:rsidP="00502D8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</w:p>
    <w:p w14:paraId="07BFB9A2" w14:textId="23D289FD" w:rsidR="00C022E3" w:rsidRPr="00B93DDE" w:rsidRDefault="00C022E3" w:rsidP="00502D8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B93DDE">
        <w:rPr>
          <w:rFonts w:ascii="Arial" w:hAnsi="Arial"/>
          <w:b/>
          <w:lang w:val="en-US"/>
        </w:rPr>
        <w:t>Source:</w:t>
      </w:r>
      <w:r w:rsidRPr="00B93DDE">
        <w:rPr>
          <w:rFonts w:ascii="Arial" w:hAnsi="Arial"/>
          <w:b/>
          <w:lang w:val="en-US"/>
        </w:rPr>
        <w:tab/>
      </w:r>
      <w:r w:rsidR="001466B2" w:rsidRPr="00B93DDE">
        <w:rPr>
          <w:rFonts w:ascii="Arial" w:hAnsi="Arial"/>
          <w:b/>
          <w:lang w:val="en-US"/>
        </w:rPr>
        <w:t xml:space="preserve">SA5 </w:t>
      </w:r>
      <w:r w:rsidR="00DB0003" w:rsidRPr="00B93DDE">
        <w:rPr>
          <w:rFonts w:ascii="Arial" w:hAnsi="Arial"/>
          <w:b/>
          <w:lang w:val="en-US"/>
        </w:rPr>
        <w:t xml:space="preserve">vice </w:t>
      </w:r>
      <w:r w:rsidR="001466B2" w:rsidRPr="00B93DDE">
        <w:rPr>
          <w:rFonts w:ascii="Arial" w:hAnsi="Arial"/>
          <w:b/>
          <w:lang w:val="en-US"/>
        </w:rPr>
        <w:t>chair</w:t>
      </w:r>
      <w:r w:rsidR="00DB0003" w:rsidRPr="00B93DDE">
        <w:rPr>
          <w:rFonts w:ascii="Arial" w:hAnsi="Arial"/>
          <w:b/>
          <w:lang w:val="en-US"/>
        </w:rPr>
        <w:t xml:space="preserve"> (</w:t>
      </w:r>
      <w:r w:rsidR="00B35956" w:rsidRPr="00B93DDE">
        <w:rPr>
          <w:rFonts w:ascii="Arial" w:hAnsi="Arial"/>
          <w:b/>
          <w:lang w:val="en-US"/>
        </w:rPr>
        <w:t>Nokia</w:t>
      </w:r>
      <w:r w:rsidR="00DB0003" w:rsidRPr="00B93DDE">
        <w:rPr>
          <w:rFonts w:ascii="Arial" w:hAnsi="Arial"/>
          <w:b/>
          <w:lang w:val="en-US"/>
        </w:rPr>
        <w:t>)</w:t>
      </w:r>
    </w:p>
    <w:p w14:paraId="61412609" w14:textId="03D3486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C4483">
        <w:rPr>
          <w:rFonts w:ascii="Arial" w:hAnsi="Arial" w:cs="Arial"/>
          <w:b/>
        </w:rPr>
        <w:t xml:space="preserve">List of </w:t>
      </w:r>
      <w:r w:rsidR="00533A07">
        <w:rPr>
          <w:rFonts w:ascii="Arial" w:hAnsi="Arial" w:cs="Arial"/>
          <w:b/>
        </w:rPr>
        <w:t>Approved</w:t>
      </w:r>
      <w:r w:rsidR="00DB0003">
        <w:rPr>
          <w:rFonts w:ascii="Arial" w:hAnsi="Arial" w:cs="Arial"/>
          <w:b/>
        </w:rPr>
        <w:t xml:space="preserve"> </w:t>
      </w:r>
      <w:proofErr w:type="spellStart"/>
      <w:r w:rsidR="001466B2" w:rsidRPr="001466B2">
        <w:rPr>
          <w:rFonts w:ascii="Arial" w:hAnsi="Arial" w:cs="Arial"/>
          <w:b/>
        </w:rPr>
        <w:t>DraftCR</w:t>
      </w:r>
      <w:r w:rsidR="00130928">
        <w:rPr>
          <w:rFonts w:ascii="Arial" w:hAnsi="Arial" w:cs="Arial"/>
          <w:b/>
        </w:rPr>
        <w:t>s</w:t>
      </w:r>
      <w:proofErr w:type="spellEnd"/>
      <w:r w:rsidR="001466B2" w:rsidRPr="001466B2">
        <w:rPr>
          <w:rFonts w:ascii="Arial" w:hAnsi="Arial" w:cs="Arial"/>
          <w:b/>
        </w:rPr>
        <w:t xml:space="preserve"> </w:t>
      </w:r>
    </w:p>
    <w:p w14:paraId="1B5D0B3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</w:t>
      </w:r>
    </w:p>
    <w:p w14:paraId="5B846F62" w14:textId="42E9A9B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35956">
        <w:rPr>
          <w:rFonts w:ascii="Arial" w:hAnsi="Arial"/>
          <w:b/>
        </w:rPr>
        <w:t>7</w:t>
      </w:r>
      <w:r w:rsidR="001466B2">
        <w:rPr>
          <w:rFonts w:ascii="Arial" w:hAnsi="Arial"/>
          <w:b/>
        </w:rPr>
        <w:t>.1</w:t>
      </w:r>
    </w:p>
    <w:p w14:paraId="02B1EF1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F2E6C84" w14:textId="609B3B72" w:rsidR="00C022E3" w:rsidRPr="001466B2" w:rsidRDefault="00146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22"/>
          <w:szCs w:val="22"/>
        </w:rPr>
      </w:pPr>
      <w:r w:rsidRPr="001466B2">
        <w:rPr>
          <w:b/>
          <w:i/>
          <w:sz w:val="22"/>
          <w:szCs w:val="22"/>
        </w:rPr>
        <w:t xml:space="preserve">This is a list of </w:t>
      </w:r>
      <w:r w:rsidR="00DB0003">
        <w:rPr>
          <w:b/>
          <w:i/>
          <w:sz w:val="22"/>
          <w:szCs w:val="22"/>
        </w:rPr>
        <w:t>latest</w:t>
      </w:r>
      <w:r w:rsidRPr="001466B2">
        <w:rPr>
          <w:b/>
          <w:i/>
          <w:sz w:val="22"/>
          <w:szCs w:val="22"/>
        </w:rPr>
        <w:t xml:space="preserve"> </w:t>
      </w:r>
      <w:r w:rsidR="00B35956">
        <w:rPr>
          <w:b/>
          <w:i/>
          <w:sz w:val="22"/>
          <w:szCs w:val="22"/>
        </w:rPr>
        <w:t>CH</w:t>
      </w:r>
      <w:r w:rsidRPr="001466B2">
        <w:rPr>
          <w:b/>
          <w:i/>
          <w:sz w:val="22"/>
          <w:szCs w:val="22"/>
        </w:rPr>
        <w:t xml:space="preserve"> </w:t>
      </w:r>
      <w:proofErr w:type="spellStart"/>
      <w:r w:rsidRPr="001466B2">
        <w:rPr>
          <w:b/>
          <w:i/>
          <w:sz w:val="22"/>
          <w:szCs w:val="22"/>
        </w:rPr>
        <w:t>DraftCRs</w:t>
      </w:r>
      <w:proofErr w:type="spellEnd"/>
      <w:r w:rsidRPr="001466B2">
        <w:rPr>
          <w:b/>
          <w:i/>
          <w:sz w:val="22"/>
          <w:szCs w:val="22"/>
        </w:rPr>
        <w:t xml:space="preserve"> </w:t>
      </w:r>
    </w:p>
    <w:p w14:paraId="62923798" w14:textId="7E320C0E" w:rsidR="00362FCF" w:rsidRDefault="00502D84" w:rsidP="00362FCF">
      <w:pPr>
        <w:rPr>
          <w:b/>
          <w:bCs/>
          <w:sz w:val="24"/>
          <w:lang w:eastAsia="zh-CN"/>
        </w:rPr>
      </w:pPr>
      <w:r>
        <w:rPr>
          <w:b/>
          <w:bCs/>
          <w:sz w:val="24"/>
          <w:lang w:eastAsia="zh-CN"/>
        </w:rPr>
        <w:t xml:space="preserve">History: </w:t>
      </w:r>
    </w:p>
    <w:p w14:paraId="5CC94BC1" w14:textId="2EF41BAC" w:rsidR="00502D84" w:rsidRDefault="00502D84" w:rsidP="00502D84">
      <w:pPr>
        <w:pStyle w:val="ListParagraph"/>
        <w:numPr>
          <w:ilvl w:val="0"/>
          <w:numId w:val="27"/>
        </w:numPr>
        <w:rPr>
          <w:b/>
          <w:bCs/>
          <w:sz w:val="24"/>
          <w:lang w:eastAsia="zh-CN"/>
        </w:rPr>
      </w:pPr>
      <w:r w:rsidRPr="00502D84">
        <w:rPr>
          <w:b/>
          <w:bCs/>
          <w:sz w:val="24"/>
          <w:lang w:eastAsia="zh-CN"/>
        </w:rPr>
        <w:t>S5-212501 (SA5#136e)</w:t>
      </w:r>
    </w:p>
    <w:p w14:paraId="65D656D2" w14:textId="6C316787" w:rsidR="00652148" w:rsidRPr="00502D84" w:rsidRDefault="00652148" w:rsidP="00502D84">
      <w:pPr>
        <w:pStyle w:val="ListParagraph"/>
        <w:numPr>
          <w:ilvl w:val="0"/>
          <w:numId w:val="27"/>
        </w:numPr>
        <w:rPr>
          <w:b/>
          <w:bCs/>
          <w:sz w:val="24"/>
          <w:lang w:eastAsia="zh-CN"/>
        </w:rPr>
      </w:pPr>
      <w:r>
        <w:rPr>
          <w:b/>
          <w:bCs/>
          <w:sz w:val="24"/>
          <w:lang w:eastAsia="zh-CN"/>
        </w:rPr>
        <w:t>S5-213415 (SA5#</w:t>
      </w:r>
      <w:r w:rsidRPr="00502D84">
        <w:rPr>
          <w:b/>
          <w:bCs/>
          <w:sz w:val="24"/>
          <w:lang w:eastAsia="zh-CN"/>
        </w:rPr>
        <w:t>13</w:t>
      </w:r>
      <w:r>
        <w:rPr>
          <w:b/>
          <w:bCs/>
          <w:sz w:val="24"/>
          <w:lang w:eastAsia="zh-CN"/>
        </w:rPr>
        <w:t>7</w:t>
      </w:r>
      <w:r w:rsidRPr="00502D84">
        <w:rPr>
          <w:b/>
          <w:bCs/>
          <w:sz w:val="24"/>
          <w:lang w:eastAsia="zh-CN"/>
        </w:rPr>
        <w:t>e</w:t>
      </w:r>
      <w:r>
        <w:rPr>
          <w:b/>
          <w:bCs/>
          <w:sz w:val="24"/>
          <w:lang w:eastAsia="zh-CN"/>
        </w:rPr>
        <w:t>)</w:t>
      </w:r>
    </w:p>
    <w:p w14:paraId="079B1C1A" w14:textId="77777777" w:rsidR="00502D84" w:rsidRDefault="00502D84" w:rsidP="001466B2">
      <w:pPr>
        <w:rPr>
          <w:b/>
          <w:bCs/>
          <w:sz w:val="24"/>
        </w:rPr>
      </w:pPr>
    </w:p>
    <w:p w14:paraId="0A3BEB61" w14:textId="6DD61AC9" w:rsidR="001466B2" w:rsidRDefault="00DE3CF9" w:rsidP="001466B2">
      <w:pPr>
        <w:rPr>
          <w:b/>
          <w:bCs/>
          <w:sz w:val="24"/>
        </w:rPr>
      </w:pPr>
      <w:r>
        <w:rPr>
          <w:b/>
          <w:bCs/>
          <w:sz w:val="24"/>
        </w:rPr>
        <w:t xml:space="preserve">List of </w:t>
      </w:r>
      <w:r w:rsidR="00DB0003">
        <w:rPr>
          <w:b/>
          <w:bCs/>
          <w:sz w:val="24"/>
        </w:rPr>
        <w:t>approved</w:t>
      </w:r>
      <w:r>
        <w:rPr>
          <w:b/>
          <w:bCs/>
          <w:sz w:val="24"/>
        </w:rPr>
        <w:t xml:space="preserve"> </w:t>
      </w:r>
      <w:r w:rsidR="00D2726B">
        <w:rPr>
          <w:b/>
          <w:bCs/>
          <w:sz w:val="24"/>
        </w:rPr>
        <w:t xml:space="preserve">CH </w:t>
      </w:r>
      <w:proofErr w:type="spellStart"/>
      <w:r w:rsidRPr="000237E8">
        <w:rPr>
          <w:b/>
          <w:bCs/>
          <w:sz w:val="24"/>
        </w:rPr>
        <w:t>DraftCRs</w:t>
      </w:r>
      <w:proofErr w:type="spellEnd"/>
      <w:r w:rsidR="00DB0003">
        <w:rPr>
          <w:b/>
          <w:bCs/>
          <w:sz w:val="24"/>
        </w:rPr>
        <w:t>:</w:t>
      </w:r>
    </w:p>
    <w:p w14:paraId="49CE74C0" w14:textId="77777777" w:rsidR="00502D84" w:rsidRDefault="00502D84" w:rsidP="001466B2">
      <w:pPr>
        <w:rPr>
          <w:b/>
          <w:bCs/>
          <w:sz w:val="24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7"/>
        <w:gridCol w:w="2909"/>
        <w:gridCol w:w="1418"/>
        <w:gridCol w:w="1984"/>
        <w:gridCol w:w="1843"/>
      </w:tblGrid>
      <w:tr w:rsidR="00441611" w:rsidRPr="00D25EAA" w14:paraId="458D72E7" w14:textId="0745610D" w:rsidTr="00441611">
        <w:trPr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BB8BDAD" w14:textId="326002F2" w:rsidR="00441611" w:rsidRPr="00502D84" w:rsidRDefault="00F61373" w:rsidP="005E72A4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SA5#138e </w:t>
            </w:r>
            <w:proofErr w:type="spellStart"/>
            <w:r w:rsidR="00441611" w:rsidRPr="00502D84">
              <w:rPr>
                <w:b/>
                <w:bCs/>
              </w:rPr>
              <w:t>Tdoc</w:t>
            </w:r>
            <w:proofErr w:type="spellEnd"/>
            <w:r w:rsidR="00441611" w:rsidRPr="00502D84">
              <w:rPr>
                <w:b/>
                <w:bCs/>
              </w:rPr>
              <w:t xml:space="preserve"> Number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51613A" w14:textId="77777777" w:rsidR="00441611" w:rsidRPr="00502D84" w:rsidRDefault="00441611" w:rsidP="005E72A4">
            <w:pPr>
              <w:widowControl w:val="0"/>
              <w:jc w:val="center"/>
              <w:rPr>
                <w:b/>
                <w:bCs/>
              </w:rPr>
            </w:pPr>
            <w:r w:rsidRPr="00502D84">
              <w:rPr>
                <w:b/>
                <w:bCs/>
              </w:rPr>
              <w:t>Title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20BBD91" w14:textId="77777777" w:rsidR="00441611" w:rsidRPr="00502D84" w:rsidRDefault="00441611" w:rsidP="005E72A4">
            <w:pPr>
              <w:widowControl w:val="0"/>
              <w:jc w:val="center"/>
              <w:rPr>
                <w:b/>
                <w:bCs/>
              </w:rPr>
            </w:pPr>
            <w:r w:rsidRPr="00502D84">
              <w:rPr>
                <w:b/>
                <w:bCs/>
              </w:rPr>
              <w:t>Source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DA85B53" w14:textId="1BE15854" w:rsidR="00441611" w:rsidRPr="00502D84" w:rsidRDefault="00441611" w:rsidP="005E72A4">
            <w:pPr>
              <w:widowControl w:val="0"/>
              <w:jc w:val="center"/>
              <w:rPr>
                <w:b/>
                <w:bCs/>
              </w:rPr>
            </w:pPr>
            <w:r w:rsidRPr="00502D84">
              <w:rPr>
                <w:b/>
                <w:bCs/>
              </w:rPr>
              <w:t>History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7745929" w14:textId="7DCA0382" w:rsidR="00441611" w:rsidRPr="00502D84" w:rsidRDefault="00F61373" w:rsidP="005E72A4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Comments</w:t>
            </w:r>
            <w:r w:rsidR="00441611">
              <w:rPr>
                <w:b/>
                <w:bCs/>
              </w:rPr>
              <w:t xml:space="preserve"> </w:t>
            </w:r>
          </w:p>
        </w:tc>
      </w:tr>
      <w:tr w:rsidR="00441611" w:rsidRPr="00D25EAA" w14:paraId="34548B99" w14:textId="180FF357" w:rsidTr="00441611">
        <w:trPr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F607" w14:textId="4D995044" w:rsidR="00441611" w:rsidRPr="008C1292" w:rsidRDefault="00A861EC" w:rsidP="005E72A4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</w:rPr>
            </w:pPr>
            <w:r w:rsidRPr="00A861EC">
              <w:rPr>
                <w:rStyle w:val="Hyperlink"/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S5-214xxx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365F" w14:textId="14715954" w:rsidR="00441611" w:rsidRDefault="00441611" w:rsidP="005E72A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30928">
              <w:rPr>
                <w:rFonts w:ascii="Arial" w:eastAsia="Times New Roman" w:hAnsi="Arial" w:cs="Arial"/>
                <w:sz w:val="16"/>
                <w:szCs w:val="16"/>
                <w:lang w:val="en-US" w:eastAsia="fr-FR"/>
              </w:rPr>
              <w:t>DraftCR</w:t>
            </w:r>
            <w:proofErr w:type="spellEnd"/>
            <w:r w:rsidRPr="00130928">
              <w:rPr>
                <w:rFonts w:ascii="Arial" w:eastAsia="Times New Roman" w:hAnsi="Arial" w:cs="Arial"/>
                <w:sz w:val="16"/>
                <w:szCs w:val="16"/>
                <w:lang w:val="en-US" w:eastAsia="fr-FR"/>
              </w:rPr>
              <w:t xml:space="preserve"> 5GSIMSCH TS 32.291 IMS Information in converged charging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AD75" w14:textId="3B3E1EB8" w:rsidR="00441611" w:rsidRPr="00652148" w:rsidRDefault="00441611" w:rsidP="005E72A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52148">
              <w:rPr>
                <w:rFonts w:ascii="Arial" w:eastAsia="Times New Roman" w:hAnsi="Arial" w:cs="Arial"/>
                <w:sz w:val="16"/>
                <w:szCs w:val="16"/>
                <w:lang w:val="en-US" w:eastAsia="fr-FR"/>
              </w:rPr>
              <w:t>China Mobile, Nokia, Nokia Shanghai Bell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3F98" w14:textId="77777777" w:rsidR="00441611" w:rsidRDefault="00441611" w:rsidP="005E72A4">
            <w:pPr>
              <w:widowControl w:val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SA5#135e: </w:t>
            </w:r>
            <w:hyperlink r:id="rId12" w:history="1">
              <w:r w:rsidRPr="00130928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fr-FR" w:eastAsia="fr-FR"/>
                </w:rPr>
                <w:t>S5-211365</w:t>
              </w:r>
            </w:hyperlink>
          </w:p>
          <w:p w14:paraId="0AA4B803" w14:textId="46878A97" w:rsidR="00441611" w:rsidRPr="00D25EAA" w:rsidRDefault="00441611" w:rsidP="005E72A4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SA5#137e: </w:t>
            </w:r>
            <w:hyperlink r:id="rId13" w:history="1">
              <w:r w:rsidR="00F171DE" w:rsidRPr="00652148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S5-213584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E52A" w14:textId="5B5B713D" w:rsidR="00530D6C" w:rsidRDefault="00F171DE" w:rsidP="00530D6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F171DE">
              <w:rPr>
                <w:rFonts w:ascii="Arial" w:hAnsi="Arial" w:cs="Arial"/>
                <w:sz w:val="16"/>
                <w:szCs w:val="16"/>
              </w:rPr>
              <w:t>Not re-issued</w:t>
            </w:r>
            <w:r w:rsidR="00A861EC">
              <w:rPr>
                <w:rFonts w:ascii="Arial" w:hAnsi="Arial" w:cs="Arial"/>
                <w:sz w:val="16"/>
                <w:szCs w:val="16"/>
              </w:rPr>
              <w:t xml:space="preserve"> with the new TS baseline.</w:t>
            </w:r>
          </w:p>
          <w:p w14:paraId="0A8F3E45" w14:textId="42E3FEB7" w:rsidR="00F171DE" w:rsidRPr="00A861EC" w:rsidRDefault="00A861EC" w:rsidP="00530D6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A861EC">
              <w:rPr>
                <w:rFonts w:ascii="Arial" w:hAnsi="Arial" w:cs="Arial"/>
                <w:b/>
                <w:bCs/>
                <w:sz w:val="16"/>
                <w:szCs w:val="16"/>
              </w:rPr>
              <w:t>The following has some overlap:</w:t>
            </w:r>
            <w:r>
              <w:rPr>
                <w:rStyle w:val="Hyperlink"/>
                <w:b/>
                <w:bCs/>
              </w:rPr>
              <w:t xml:space="preserve"> </w:t>
            </w:r>
            <w:hyperlink r:id="rId14" w:history="1">
              <w:r w:rsidR="00F171DE" w:rsidRPr="00A861E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S5-214424</w:t>
              </w:r>
            </w:hyperlink>
            <w:r w:rsidR="00F171DE" w:rsidRPr="00F171DE"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 w:rsidR="00F171DE" w:rsidRPr="00F171DE">
              <w:rPr>
                <w:rFonts w:ascii="Arial" w:hAnsi="Arial" w:cs="Arial"/>
                <w:sz w:val="16"/>
                <w:szCs w:val="16"/>
              </w:rPr>
              <w:t xml:space="preserve">Rel-17 </w:t>
            </w:r>
            <w:proofErr w:type="spellStart"/>
            <w:r w:rsidR="00F171DE" w:rsidRPr="00F171DE">
              <w:rPr>
                <w:rFonts w:ascii="Arial" w:hAnsi="Arial" w:cs="Arial"/>
                <w:sz w:val="16"/>
                <w:szCs w:val="16"/>
              </w:rPr>
              <w:t>draftCR</w:t>
            </w:r>
            <w:proofErr w:type="spellEnd"/>
            <w:r w:rsidR="00F171DE" w:rsidRPr="00F171DE">
              <w:rPr>
                <w:rFonts w:ascii="Arial" w:hAnsi="Arial" w:cs="Arial"/>
                <w:sz w:val="16"/>
                <w:szCs w:val="16"/>
              </w:rPr>
              <w:t xml:space="preserve"> 32.291 Addition of IMS charging information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441611" w:rsidRPr="00D25EAA" w14:paraId="657378C3" w14:textId="68D4C9E3" w:rsidTr="00441611">
        <w:trPr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09DF" w14:textId="30FDA37B" w:rsidR="00441611" w:rsidRPr="008C1292" w:rsidRDefault="00A861EC" w:rsidP="005E72A4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</w:rPr>
            </w:pPr>
            <w:r w:rsidRPr="00A861EC">
              <w:rPr>
                <w:rStyle w:val="Hyperlink"/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S5-214xxx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7C84" w14:textId="39DE4235" w:rsidR="00441611" w:rsidRDefault="00441611" w:rsidP="005E72A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30928">
              <w:rPr>
                <w:rFonts w:ascii="Arial" w:eastAsia="Times New Roman" w:hAnsi="Arial" w:cs="Arial"/>
                <w:sz w:val="16"/>
                <w:szCs w:val="16"/>
                <w:lang w:val="en-US" w:eastAsia="fr-FR"/>
              </w:rPr>
              <w:t>DraftCR</w:t>
            </w:r>
            <w:proofErr w:type="spellEnd"/>
            <w:r w:rsidRPr="00130928">
              <w:rPr>
                <w:rFonts w:ascii="Arial" w:eastAsia="Times New Roman" w:hAnsi="Arial" w:cs="Arial"/>
                <w:sz w:val="16"/>
                <w:szCs w:val="16"/>
                <w:lang w:val="en-US" w:eastAsia="fr-FR"/>
              </w:rPr>
              <w:t xml:space="preserve"> 5GSIMSCH TS 32.298 IMS Information in converged charging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98E4" w14:textId="17D01665" w:rsidR="00441611" w:rsidRDefault="00441611" w:rsidP="005E72A4">
            <w:pPr>
              <w:rPr>
                <w:rFonts w:ascii="Arial" w:hAnsi="Arial" w:cs="Arial"/>
                <w:sz w:val="16"/>
                <w:szCs w:val="16"/>
              </w:rPr>
            </w:pPr>
            <w:r w:rsidRPr="00652148">
              <w:rPr>
                <w:rFonts w:ascii="Arial" w:eastAsia="Times New Roman" w:hAnsi="Arial" w:cs="Arial"/>
                <w:sz w:val="16"/>
                <w:szCs w:val="16"/>
                <w:lang w:val="en-US" w:eastAsia="fr-FR"/>
              </w:rPr>
              <w:t xml:space="preserve">China Mobile, </w:t>
            </w: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A6CD" w14:textId="77777777" w:rsidR="00441611" w:rsidRDefault="00441611" w:rsidP="005E72A4">
            <w:pPr>
              <w:widowControl w:val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SA5#135e: </w:t>
            </w:r>
            <w:hyperlink r:id="rId15" w:history="1">
              <w:r w:rsidRPr="00130928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fr-FR" w:eastAsia="fr-FR"/>
                </w:rPr>
                <w:t>S5-211366</w:t>
              </w:r>
            </w:hyperlink>
          </w:p>
          <w:p w14:paraId="30D5EC40" w14:textId="1C70E6D4" w:rsidR="00441611" w:rsidRPr="00D25EAA" w:rsidRDefault="00441611" w:rsidP="005E72A4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SA5#137e: </w:t>
            </w:r>
            <w:hyperlink r:id="rId16" w:history="1">
              <w:r w:rsidR="00F171DE" w:rsidRPr="00652148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S5-21358</w:t>
              </w:r>
              <w:r w:rsidR="00F171DE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5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1A80" w14:textId="268F1D15" w:rsidR="00530D6C" w:rsidRPr="00D25EAA" w:rsidRDefault="00A861EC" w:rsidP="00530D6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F171DE">
              <w:rPr>
                <w:rFonts w:ascii="Arial" w:hAnsi="Arial" w:cs="Arial"/>
                <w:sz w:val="16"/>
                <w:szCs w:val="16"/>
              </w:rPr>
              <w:t>Not re-issued</w:t>
            </w:r>
            <w:r>
              <w:rPr>
                <w:rFonts w:ascii="Arial" w:hAnsi="Arial" w:cs="Arial"/>
                <w:sz w:val="16"/>
                <w:szCs w:val="16"/>
              </w:rPr>
              <w:t xml:space="preserve"> with the new TS baseline</w:t>
            </w:r>
          </w:p>
        </w:tc>
      </w:tr>
      <w:tr w:rsidR="001072D5" w:rsidRPr="00D25EAA" w14:paraId="25BAE509" w14:textId="1F062937" w:rsidTr="00441611">
        <w:trPr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1DA3" w14:textId="16FA92B8" w:rsidR="001072D5" w:rsidRPr="00D64E43" w:rsidRDefault="001072D5" w:rsidP="001072D5">
            <w:pPr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hyperlink r:id="rId17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S5-214423</w:t>
              </w:r>
            </w:hyperlink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9E3A" w14:textId="0169764A" w:rsidR="001072D5" w:rsidRPr="00D64E43" w:rsidRDefault="001072D5" w:rsidP="001072D5">
            <w:pPr>
              <w:rPr>
                <w:rFonts w:ascii="Arial" w:eastAsia="Times New Roman" w:hAnsi="Arial" w:cs="Arial"/>
                <w:sz w:val="16"/>
                <w:szCs w:val="16"/>
                <w:lang w:val="en-US" w:eastAsia="fr-FR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Rel-17 CR 32.291 Correcting filter rule as list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F0C2" w14:textId="7EFF6810" w:rsidR="001072D5" w:rsidRPr="00D64E43" w:rsidRDefault="001072D5" w:rsidP="001072D5">
            <w:pP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 LM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7542" w14:textId="77F28F1E" w:rsidR="001072D5" w:rsidRDefault="001072D5" w:rsidP="001072D5">
            <w:pPr>
              <w:widowControl w:val="0"/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SA5#136e: </w:t>
            </w:r>
            <w:hyperlink r:id="rId18" w:history="1">
              <w:r w:rsidRPr="006F56B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S5-212500</w:t>
              </w:r>
            </w:hyperlink>
          </w:p>
          <w:p w14:paraId="26097E4E" w14:textId="77777777" w:rsidR="001072D5" w:rsidRPr="00D25EAA" w:rsidRDefault="001072D5" w:rsidP="001072D5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2C93" w14:textId="64500E91" w:rsidR="001072D5" w:rsidRPr="00D25EAA" w:rsidRDefault="001072D5" w:rsidP="001072D5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11F87" w:rsidRPr="00D25EAA" w14:paraId="787CA801" w14:textId="47BE4D6F" w:rsidTr="00441611">
        <w:trPr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B645" w14:textId="0FF75641" w:rsidR="00B11F87" w:rsidRPr="00652148" w:rsidRDefault="00B11F87" w:rsidP="00B11F87">
            <w:hyperlink r:id="rId19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S5-214327</w:t>
              </w:r>
            </w:hyperlink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4385" w14:textId="139423B4" w:rsidR="00B11F87" w:rsidRDefault="00B11F87" w:rsidP="00B11F8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Rel-17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DraftCR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32.298 Update URLLC charging information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FF9D" w14:textId="393CEB2E" w:rsidR="00B11F87" w:rsidRDefault="00B11F87" w:rsidP="00B11F8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9821" w14:textId="30C5122C" w:rsidR="00B11F87" w:rsidRPr="00D25EAA" w:rsidRDefault="00B11F87" w:rsidP="00B11F87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SA5#137e: </w:t>
            </w:r>
            <w:hyperlink r:id="rId20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S5-213657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E9A7" w14:textId="491C796F" w:rsidR="00B11F87" w:rsidRPr="00D25EAA" w:rsidRDefault="00B11F87" w:rsidP="00B11F87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93DDE" w:rsidRPr="00D25EAA" w14:paraId="57B9379E" w14:textId="6F729CB8" w:rsidTr="00441611">
        <w:trPr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F654" w14:textId="675CD226" w:rsidR="00B93DDE" w:rsidRPr="00652148" w:rsidRDefault="00B93DDE" w:rsidP="00B93DDE">
            <w:pPr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</w:pPr>
            <w:hyperlink r:id="rId21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S5-214326</w:t>
              </w:r>
            </w:hyperlink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D493" w14:textId="13A4B09C" w:rsidR="00B93DDE" w:rsidRDefault="00B93DDE" w:rsidP="00B93DD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Rel-17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DraftCR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32.291 Update URLLC charging information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E000" w14:textId="253E6DA6" w:rsidR="00B93DDE" w:rsidRDefault="00B93DDE" w:rsidP="00B93DD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3061" w14:textId="7D2981BF" w:rsidR="00B93DDE" w:rsidRPr="00D25EAA" w:rsidRDefault="00B93DDE" w:rsidP="00B93DDE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SA5#137e: </w:t>
            </w:r>
            <w:hyperlink r:id="rId22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S5-213649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163F" w14:textId="206E4701" w:rsidR="00B93DDE" w:rsidRPr="00D25EAA" w:rsidRDefault="00B93DDE" w:rsidP="00B11F87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735DBDB" w14:textId="1A86722A" w:rsidR="00130928" w:rsidRDefault="00130928" w:rsidP="001466B2">
      <w:pPr>
        <w:rPr>
          <w:b/>
          <w:bCs/>
          <w:sz w:val="24"/>
        </w:rPr>
      </w:pPr>
    </w:p>
    <w:sectPr w:rsidR="0013092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92B182" w14:textId="77777777" w:rsidR="00310CFB" w:rsidRDefault="00310CFB">
      <w:r>
        <w:separator/>
      </w:r>
    </w:p>
  </w:endnote>
  <w:endnote w:type="continuationSeparator" w:id="0">
    <w:p w14:paraId="3E7AFA95" w14:textId="77777777" w:rsidR="00310CFB" w:rsidRDefault="00310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9403DB" w14:textId="77777777" w:rsidR="00310CFB" w:rsidRDefault="00310CFB">
      <w:r>
        <w:separator/>
      </w:r>
    </w:p>
  </w:footnote>
  <w:footnote w:type="continuationSeparator" w:id="0">
    <w:p w14:paraId="6A529F60" w14:textId="77777777" w:rsidR="00310CFB" w:rsidRDefault="00310C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4223ED3"/>
    <w:multiLevelType w:val="hybridMultilevel"/>
    <w:tmpl w:val="CB6A26E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066385B"/>
    <w:multiLevelType w:val="hybridMultilevel"/>
    <w:tmpl w:val="71EE25F2"/>
    <w:lvl w:ilvl="0" w:tplc="04BE4FC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332337"/>
    <w:multiLevelType w:val="hybridMultilevel"/>
    <w:tmpl w:val="7736E504"/>
    <w:lvl w:ilvl="0" w:tplc="040C0017">
      <w:start w:val="1"/>
      <w:numFmt w:val="lowerLetter"/>
      <w:lvlText w:val="%1)"/>
      <w:lvlJc w:val="left"/>
      <w:pPr>
        <w:ind w:left="994" w:hanging="710"/>
      </w:p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>
      <w:start w:val="1"/>
      <w:numFmt w:val="lowerRoman"/>
      <w:lvlText w:val="%3."/>
      <w:lvlJc w:val="right"/>
      <w:pPr>
        <w:ind w:left="2084" w:hanging="180"/>
      </w:pPr>
    </w:lvl>
    <w:lvl w:ilvl="3" w:tplc="040C000F">
      <w:start w:val="1"/>
      <w:numFmt w:val="decimal"/>
      <w:lvlText w:val="%4."/>
      <w:lvlJc w:val="left"/>
      <w:pPr>
        <w:ind w:left="2804" w:hanging="360"/>
      </w:pPr>
    </w:lvl>
    <w:lvl w:ilvl="4" w:tplc="040C0019">
      <w:start w:val="1"/>
      <w:numFmt w:val="lowerLetter"/>
      <w:lvlText w:val="%5."/>
      <w:lvlJc w:val="left"/>
      <w:pPr>
        <w:ind w:left="3524" w:hanging="360"/>
      </w:pPr>
    </w:lvl>
    <w:lvl w:ilvl="5" w:tplc="040C001B">
      <w:start w:val="1"/>
      <w:numFmt w:val="lowerRoman"/>
      <w:lvlText w:val="%6."/>
      <w:lvlJc w:val="right"/>
      <w:pPr>
        <w:ind w:left="4244" w:hanging="180"/>
      </w:pPr>
    </w:lvl>
    <w:lvl w:ilvl="6" w:tplc="040C000F">
      <w:start w:val="1"/>
      <w:numFmt w:val="decimal"/>
      <w:lvlText w:val="%7."/>
      <w:lvlJc w:val="left"/>
      <w:pPr>
        <w:ind w:left="4964" w:hanging="360"/>
      </w:pPr>
    </w:lvl>
    <w:lvl w:ilvl="7" w:tplc="040C0019">
      <w:start w:val="1"/>
      <w:numFmt w:val="lowerLetter"/>
      <w:lvlText w:val="%8."/>
      <w:lvlJc w:val="left"/>
      <w:pPr>
        <w:ind w:left="5684" w:hanging="360"/>
      </w:pPr>
    </w:lvl>
    <w:lvl w:ilvl="8" w:tplc="040C001B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8D31902"/>
    <w:multiLevelType w:val="hybridMultilevel"/>
    <w:tmpl w:val="35AECF42"/>
    <w:lvl w:ilvl="0" w:tplc="040C0019">
      <w:start w:val="1"/>
      <w:numFmt w:val="lowerLetter"/>
      <w:lvlText w:val="%1."/>
      <w:lvlJc w:val="left"/>
      <w:pPr>
        <w:ind w:left="1070" w:hanging="71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5B04E9"/>
    <w:multiLevelType w:val="hybridMultilevel"/>
    <w:tmpl w:val="0CEE56C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9B75779"/>
    <w:multiLevelType w:val="hybridMultilevel"/>
    <w:tmpl w:val="1C3C77D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B4473A"/>
    <w:multiLevelType w:val="hybridMultilevel"/>
    <w:tmpl w:val="86781DE0"/>
    <w:lvl w:ilvl="0" w:tplc="04BE4FC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4"/>
  </w:num>
  <w:num w:numId="9">
    <w:abstractNumId w:val="20"/>
  </w:num>
  <w:num w:numId="10">
    <w:abstractNumId w:val="22"/>
  </w:num>
  <w:num w:numId="11">
    <w:abstractNumId w:val="11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  <w:num w:numId="21">
    <w:abstractNumId w:val="17"/>
  </w:num>
  <w:num w:numId="22">
    <w:abstractNumId w:val="21"/>
  </w:num>
  <w:num w:numId="23">
    <w:abstractNumId w:val="17"/>
  </w:num>
  <w:num w:numId="24">
    <w:abstractNumId w:val="16"/>
  </w:num>
  <w:num w:numId="25">
    <w:abstractNumId w:val="23"/>
  </w:num>
  <w:num w:numId="26">
    <w:abstractNumId w:val="18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545B8"/>
    <w:rsid w:val="00055BE3"/>
    <w:rsid w:val="00074722"/>
    <w:rsid w:val="000819D8"/>
    <w:rsid w:val="00085A97"/>
    <w:rsid w:val="000934A6"/>
    <w:rsid w:val="000A2C6C"/>
    <w:rsid w:val="000A4660"/>
    <w:rsid w:val="000B2FBA"/>
    <w:rsid w:val="000D1B5B"/>
    <w:rsid w:val="000D4B2C"/>
    <w:rsid w:val="000E4AA4"/>
    <w:rsid w:val="0010401F"/>
    <w:rsid w:val="0010502F"/>
    <w:rsid w:val="001072D5"/>
    <w:rsid w:val="00130928"/>
    <w:rsid w:val="001466B2"/>
    <w:rsid w:val="00173FA3"/>
    <w:rsid w:val="00184B6F"/>
    <w:rsid w:val="001861E5"/>
    <w:rsid w:val="001A2BA4"/>
    <w:rsid w:val="001A4D6E"/>
    <w:rsid w:val="001B1652"/>
    <w:rsid w:val="001C3EC8"/>
    <w:rsid w:val="001D2BD4"/>
    <w:rsid w:val="001D6911"/>
    <w:rsid w:val="00201947"/>
    <w:rsid w:val="0020395B"/>
    <w:rsid w:val="002062C0"/>
    <w:rsid w:val="00213191"/>
    <w:rsid w:val="00215130"/>
    <w:rsid w:val="00230002"/>
    <w:rsid w:val="00231AA9"/>
    <w:rsid w:val="00244C9A"/>
    <w:rsid w:val="00251435"/>
    <w:rsid w:val="00253B7D"/>
    <w:rsid w:val="00286E22"/>
    <w:rsid w:val="002A1857"/>
    <w:rsid w:val="002A1E0D"/>
    <w:rsid w:val="002B1D57"/>
    <w:rsid w:val="002B6632"/>
    <w:rsid w:val="002C654C"/>
    <w:rsid w:val="002D0E1D"/>
    <w:rsid w:val="002E6E3D"/>
    <w:rsid w:val="00305C8D"/>
    <w:rsid w:val="0030628A"/>
    <w:rsid w:val="00310CFB"/>
    <w:rsid w:val="00324A97"/>
    <w:rsid w:val="00326135"/>
    <w:rsid w:val="00350210"/>
    <w:rsid w:val="0035122B"/>
    <w:rsid w:val="00353451"/>
    <w:rsid w:val="00362FCF"/>
    <w:rsid w:val="00363A60"/>
    <w:rsid w:val="00371032"/>
    <w:rsid w:val="00371B44"/>
    <w:rsid w:val="00372DF1"/>
    <w:rsid w:val="00373E0A"/>
    <w:rsid w:val="0039589D"/>
    <w:rsid w:val="003A663C"/>
    <w:rsid w:val="003C122B"/>
    <w:rsid w:val="003C5A97"/>
    <w:rsid w:val="003F52B2"/>
    <w:rsid w:val="003F5CC5"/>
    <w:rsid w:val="00405246"/>
    <w:rsid w:val="00405EA5"/>
    <w:rsid w:val="00407A43"/>
    <w:rsid w:val="004105C9"/>
    <w:rsid w:val="004112FA"/>
    <w:rsid w:val="004206AD"/>
    <w:rsid w:val="004222AC"/>
    <w:rsid w:val="00440414"/>
    <w:rsid w:val="00441611"/>
    <w:rsid w:val="0044471E"/>
    <w:rsid w:val="00450557"/>
    <w:rsid w:val="0045777E"/>
    <w:rsid w:val="00474BC2"/>
    <w:rsid w:val="004C31D2"/>
    <w:rsid w:val="004C3BE7"/>
    <w:rsid w:val="004D0AF4"/>
    <w:rsid w:val="004D55C2"/>
    <w:rsid w:val="00502D84"/>
    <w:rsid w:val="005047E3"/>
    <w:rsid w:val="00513A68"/>
    <w:rsid w:val="00521131"/>
    <w:rsid w:val="0052632C"/>
    <w:rsid w:val="00530D6C"/>
    <w:rsid w:val="00533A07"/>
    <w:rsid w:val="0053668A"/>
    <w:rsid w:val="005410F6"/>
    <w:rsid w:val="005729C4"/>
    <w:rsid w:val="0058064D"/>
    <w:rsid w:val="0059227B"/>
    <w:rsid w:val="005B0966"/>
    <w:rsid w:val="005B795D"/>
    <w:rsid w:val="005D638F"/>
    <w:rsid w:val="005E1BF0"/>
    <w:rsid w:val="005E72A4"/>
    <w:rsid w:val="005E75E6"/>
    <w:rsid w:val="005F696B"/>
    <w:rsid w:val="00601B1C"/>
    <w:rsid w:val="00613820"/>
    <w:rsid w:val="00617398"/>
    <w:rsid w:val="00652148"/>
    <w:rsid w:val="00652248"/>
    <w:rsid w:val="00657B80"/>
    <w:rsid w:val="00675B3C"/>
    <w:rsid w:val="00683EB4"/>
    <w:rsid w:val="006C6619"/>
    <w:rsid w:val="006D340A"/>
    <w:rsid w:val="006D7A16"/>
    <w:rsid w:val="006E5383"/>
    <w:rsid w:val="006E5E5A"/>
    <w:rsid w:val="006F56B7"/>
    <w:rsid w:val="00720434"/>
    <w:rsid w:val="00737531"/>
    <w:rsid w:val="0074780B"/>
    <w:rsid w:val="00760BB0"/>
    <w:rsid w:val="0076157A"/>
    <w:rsid w:val="007A2BE2"/>
    <w:rsid w:val="007B6D3F"/>
    <w:rsid w:val="007C0A2D"/>
    <w:rsid w:val="007C27B0"/>
    <w:rsid w:val="007F0AB3"/>
    <w:rsid w:val="007F1072"/>
    <w:rsid w:val="007F300B"/>
    <w:rsid w:val="00800F0E"/>
    <w:rsid w:val="008014C3"/>
    <w:rsid w:val="0082053E"/>
    <w:rsid w:val="00852497"/>
    <w:rsid w:val="0086200C"/>
    <w:rsid w:val="00876B9A"/>
    <w:rsid w:val="0089124C"/>
    <w:rsid w:val="008B0248"/>
    <w:rsid w:val="008C681A"/>
    <w:rsid w:val="008D7F88"/>
    <w:rsid w:val="008F5F33"/>
    <w:rsid w:val="00926ABD"/>
    <w:rsid w:val="00947F4E"/>
    <w:rsid w:val="00966D47"/>
    <w:rsid w:val="00997A5F"/>
    <w:rsid w:val="009A03F1"/>
    <w:rsid w:val="009C0DED"/>
    <w:rsid w:val="009C0F25"/>
    <w:rsid w:val="00A00308"/>
    <w:rsid w:val="00A24087"/>
    <w:rsid w:val="00A247DF"/>
    <w:rsid w:val="00A37D7F"/>
    <w:rsid w:val="00A54A48"/>
    <w:rsid w:val="00A54E73"/>
    <w:rsid w:val="00A61664"/>
    <w:rsid w:val="00A82643"/>
    <w:rsid w:val="00A84A94"/>
    <w:rsid w:val="00A861EC"/>
    <w:rsid w:val="00AB0DA9"/>
    <w:rsid w:val="00AD1DAA"/>
    <w:rsid w:val="00AD51B1"/>
    <w:rsid w:val="00AE4F45"/>
    <w:rsid w:val="00AF1E23"/>
    <w:rsid w:val="00B01AFF"/>
    <w:rsid w:val="00B041EE"/>
    <w:rsid w:val="00B05CC7"/>
    <w:rsid w:val="00B11F87"/>
    <w:rsid w:val="00B27E39"/>
    <w:rsid w:val="00B350D8"/>
    <w:rsid w:val="00B35956"/>
    <w:rsid w:val="00B43FD6"/>
    <w:rsid w:val="00B536ED"/>
    <w:rsid w:val="00B628F7"/>
    <w:rsid w:val="00B879F0"/>
    <w:rsid w:val="00B93DDE"/>
    <w:rsid w:val="00BB2B21"/>
    <w:rsid w:val="00BC4237"/>
    <w:rsid w:val="00BD7B9A"/>
    <w:rsid w:val="00BD7CA6"/>
    <w:rsid w:val="00C022E3"/>
    <w:rsid w:val="00C10E21"/>
    <w:rsid w:val="00C14D09"/>
    <w:rsid w:val="00C17453"/>
    <w:rsid w:val="00C22619"/>
    <w:rsid w:val="00C3155B"/>
    <w:rsid w:val="00C43143"/>
    <w:rsid w:val="00C44E1D"/>
    <w:rsid w:val="00C4712D"/>
    <w:rsid w:val="00C50A53"/>
    <w:rsid w:val="00C94F55"/>
    <w:rsid w:val="00CA0867"/>
    <w:rsid w:val="00CA7D62"/>
    <w:rsid w:val="00CB07A8"/>
    <w:rsid w:val="00CE5096"/>
    <w:rsid w:val="00D2726B"/>
    <w:rsid w:val="00D437FF"/>
    <w:rsid w:val="00D5130C"/>
    <w:rsid w:val="00D62265"/>
    <w:rsid w:val="00D64E43"/>
    <w:rsid w:val="00D77BA9"/>
    <w:rsid w:val="00D8512E"/>
    <w:rsid w:val="00DA1E58"/>
    <w:rsid w:val="00DA720F"/>
    <w:rsid w:val="00DB0003"/>
    <w:rsid w:val="00DD6058"/>
    <w:rsid w:val="00DE181B"/>
    <w:rsid w:val="00DE3CF9"/>
    <w:rsid w:val="00DE4EF2"/>
    <w:rsid w:val="00DF2C0E"/>
    <w:rsid w:val="00E06FFB"/>
    <w:rsid w:val="00E10695"/>
    <w:rsid w:val="00E30155"/>
    <w:rsid w:val="00E47616"/>
    <w:rsid w:val="00E77BCB"/>
    <w:rsid w:val="00E91FE1"/>
    <w:rsid w:val="00EB2EEB"/>
    <w:rsid w:val="00EB3D8B"/>
    <w:rsid w:val="00EC4483"/>
    <w:rsid w:val="00ED3AB4"/>
    <w:rsid w:val="00ED4954"/>
    <w:rsid w:val="00EE0943"/>
    <w:rsid w:val="00EE33A2"/>
    <w:rsid w:val="00F06BCA"/>
    <w:rsid w:val="00F06F9C"/>
    <w:rsid w:val="00F171DE"/>
    <w:rsid w:val="00F215D7"/>
    <w:rsid w:val="00F44083"/>
    <w:rsid w:val="00F61373"/>
    <w:rsid w:val="00F67A1C"/>
    <w:rsid w:val="00F81D85"/>
    <w:rsid w:val="00F82C5B"/>
    <w:rsid w:val="00F92CC6"/>
    <w:rsid w:val="00FA2400"/>
    <w:rsid w:val="00FA5AD8"/>
    <w:rsid w:val="00FA74A6"/>
    <w:rsid w:val="00FB5AF9"/>
    <w:rsid w:val="00FE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B19CACA"/>
  <w15:chartTrackingRefBased/>
  <w15:docId w15:val="{8684B470-81E1-4531-BA81-7955B9C11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styleId="UnresolvedMention">
    <w:name w:val="Unresolved Mention"/>
    <w:basedOn w:val="DefaultParagraphFont"/>
    <w:uiPriority w:val="99"/>
    <w:semiHidden/>
    <w:unhideWhenUsed/>
    <w:rsid w:val="00D64E4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F56B7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502D8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WG5_TM/TSGS5_137e/Docs/S5-213584.zip" TargetMode="External"/><Relationship Id="rId18" Type="http://schemas.openxmlformats.org/officeDocument/2006/relationships/hyperlink" Target="https://www.3gpp.org/ftp/TSG_SA/WG5_TM/TSGS5_136e/Docs/S5-212500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3gpp.org/ftp/TSG_SA/WG5_TM/TSGS5_138e/Docs/S5-214326.zip" TargetMode="Externa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5_TM/TSGS5_135e/Docs/S5-211365.zip" TargetMode="External"/><Relationship Id="rId17" Type="http://schemas.openxmlformats.org/officeDocument/2006/relationships/hyperlink" Target="https://www.3gpp.org/ftp/TSG_SA/WG5_TM/TSGS5_138e/Docs/S5-214423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5_TM/TSGS5_137e/Docs/S5-213585.zip" TargetMode="External"/><Relationship Id="rId20" Type="http://schemas.openxmlformats.org/officeDocument/2006/relationships/hyperlink" Target="https://www.3gpp.org/ftp/TSG_SA/WG5_TM/TSGS5_137e/Docs/S5-213657.zip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SA/WG5_TM/TSGS5_135e/Docs/S5-211366.zip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www.3gpp.org/ftp/TSG_SA/WG5_TM/TSGS5_138e/Docs/S5-214327.zip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SA/WG5_TM/TSGS5_138e/Docs/S5-214424.zip" TargetMode="External"/><Relationship Id="rId22" Type="http://schemas.openxmlformats.org/officeDocument/2006/relationships/hyperlink" Target="https://www.3gpp.org/ftp/TSG_SA/WG5_TM/TSGS5_137e/Docs/S5-213649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c2260cb3575a113c071d57295356cf6e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c71bf3ee9a8d9232958c114dc2cb74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248C55C6-9214-490A-8289-B1A844E60B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C0505B-8337-4197-8DF5-8F4FDC3603A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3336D75-C4B3-43E0-A203-351765DF374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5AC52B5-C5AE-479A-91DF-5ACB5B31EB6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732F70-829D-4B98-ABF9-7C9CCE3F0BE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</Pages>
  <Words>160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2092</CharactersWithSpaces>
  <SharedDoc>false</SharedDoc>
  <HLinks>
    <vt:vector size="6" baseType="variant">
      <vt:variant>
        <vt:i4>3014687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https://www.3gpp.org/ftp/TSG_SA/WG5_TM/TSGS5_133e/Docs/S5-205244.zip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 - mga</cp:lastModifiedBy>
  <cp:revision>4</cp:revision>
  <cp:lastPrinted>1899-12-31T23:00:00Z</cp:lastPrinted>
  <dcterms:created xsi:type="dcterms:W3CDTF">2021-08-18T12:12:00Z</dcterms:created>
  <dcterms:modified xsi:type="dcterms:W3CDTF">2021-08-18T13:30:00Z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(3)AYFc750hvqJPrLBRpGkvCijrKblj/UGYsF9upaa5Ojbmlekb24Q42x/41B54fIgNZuh77dkn
qeZ26sl/8lR40+N3Dbies5MaONh/7OS4YzYeoVfxdS9DfR0LinOS31DEMOJAxMk2WWtvdyip
5JadP15s3ZvhEEF2+6E5QIZdWWWNb+o/jmwWtjFyB7sxvWoXFeaHgkA6Ta/0w7wMrV3hmk7i
ytDIS+e++mf4LUYghZ</vt:lpwstr>
  </property>
  <property fmtid="{D5CDD505-2E9C-101B-9397-08002B2CF9AE}" pid="4" name="_2015_ms_pID_7253431">
    <vt:lpwstr>n80couvyVZykD57c6Av8Lm4JjIz9ctn+AtrvSDVAHOM/3xH4Z29SE6
FCALOvc3AnNc6kx9jh+l3RNVZsFw8qA5v9D9fddbaQG0OnMYusrYohe9Mb+r25lT6f2kbkvg
4JWYWgq5R/YLlmcFyg0iXu7M9+C0KFl5XmTQCqPHrNyH9Adf+LmQgDRLbO7HQsxOOQXsuD4R
Ntnt1J60btAWXNzwDKANO6qJhHo/rmUAMUZQ</vt:lpwstr>
  </property>
  <property fmtid="{D5CDD505-2E9C-101B-9397-08002B2CF9AE}" pid="5" name="_2015_ms_pID_7253432">
    <vt:lpwstr>SA==</vt:lpwstr>
  </property>
  <property fmtid="{D5CDD505-2E9C-101B-9397-08002B2CF9AE}" pid="6" name="ContentTypeId">
    <vt:lpwstr>0x01010083185B6FD968AC4F8244C98DADFCDDF2</vt:lpwstr>
  </property>
</Properties>
</file>